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——统筹人员、非编社员工、下岗企业职工工资发放项目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统筹人员、非编社员工、下岗企业职工退休补贴发放项目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北京市大兴区黄村镇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rPr>
                <w:b w:val="0"/>
                <w:bCs/>
              </w:rPr>
            </w:pPr>
            <w:r>
              <w:rPr>
                <w:rStyle w:val="7"/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发放统筹人员、非编社员工、下岗企业职工</w:t>
            </w:r>
            <w:r>
              <w:rPr>
                <w:rStyle w:val="7"/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退休人员</w:t>
            </w:r>
            <w:r>
              <w:rPr>
                <w:rStyle w:val="7"/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的退休</w:t>
            </w:r>
            <w:r>
              <w:rPr>
                <w:rStyle w:val="7"/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补贴，是一种对</w:t>
            </w:r>
            <w:r>
              <w:rPr>
                <w:rStyle w:val="7"/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退休工资</w:t>
            </w:r>
            <w:r>
              <w:rPr>
                <w:rStyle w:val="7"/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的补充</w:t>
            </w:r>
            <w:r>
              <w:rPr>
                <w:rStyle w:val="7"/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，充分调动工作、生活的积极性和主动性。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黄村镇统筹人员、非编社员工、下岗企业职工工资发放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126人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178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MjZmYzI1OTYwZjg2ZmQzYjNkMzM3YTRkZDMzODcifQ=="/>
  </w:docVars>
  <w:rsids>
    <w:rsidRoot w:val="34B53ED7"/>
    <w:rsid w:val="00920C43"/>
    <w:rsid w:val="05C638DA"/>
    <w:rsid w:val="0A5D4D63"/>
    <w:rsid w:val="0A6C6454"/>
    <w:rsid w:val="13F73D10"/>
    <w:rsid w:val="18AF66E9"/>
    <w:rsid w:val="195D42DE"/>
    <w:rsid w:val="1AAD665F"/>
    <w:rsid w:val="1E524386"/>
    <w:rsid w:val="225D7448"/>
    <w:rsid w:val="228B5189"/>
    <w:rsid w:val="22FA1020"/>
    <w:rsid w:val="246D7F4A"/>
    <w:rsid w:val="268806E8"/>
    <w:rsid w:val="29A1356A"/>
    <w:rsid w:val="2F471EE1"/>
    <w:rsid w:val="2FA86248"/>
    <w:rsid w:val="308113CB"/>
    <w:rsid w:val="31BE616F"/>
    <w:rsid w:val="327978FC"/>
    <w:rsid w:val="34B53ED7"/>
    <w:rsid w:val="37651F87"/>
    <w:rsid w:val="4027608A"/>
    <w:rsid w:val="4339305C"/>
    <w:rsid w:val="43BF448B"/>
    <w:rsid w:val="445755F4"/>
    <w:rsid w:val="4D167AA1"/>
    <w:rsid w:val="4F815F87"/>
    <w:rsid w:val="54F9326F"/>
    <w:rsid w:val="583E1454"/>
    <w:rsid w:val="59467262"/>
    <w:rsid w:val="5D8C0BEF"/>
    <w:rsid w:val="625005B0"/>
    <w:rsid w:val="637375DA"/>
    <w:rsid w:val="651C2939"/>
    <w:rsid w:val="6904776A"/>
    <w:rsid w:val="69267DC8"/>
    <w:rsid w:val="6D535020"/>
    <w:rsid w:val="6F681EBC"/>
    <w:rsid w:val="73491CCD"/>
    <w:rsid w:val="73650000"/>
    <w:rsid w:val="73E659C1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707</Words>
  <Characters>732</Characters>
  <Lines>0</Lines>
  <Paragraphs>0</Paragraphs>
  <TotalTime>25</TotalTime>
  <ScaleCrop>false</ScaleCrop>
  <LinksUpToDate>false</LinksUpToDate>
  <CharactersWithSpaces>848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2024-09-20T09:43:48Z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45320B9AFCEF469ABE6E2CCE0C07E46C</vt:lpwstr>
  </property>
</Properties>
</file>